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9D54B" w14:textId="77777777" w:rsidR="00746726" w:rsidRDefault="00746726" w:rsidP="007467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PLASTERE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D087769" w14:textId="77777777" w:rsidR="00746726" w:rsidRDefault="00746726" w:rsidP="007467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Coventry. Tanner.</w:t>
      </w:r>
    </w:p>
    <w:p w14:paraId="28D9D6D4" w14:textId="77777777" w:rsidR="00746726" w:rsidRDefault="00746726" w:rsidP="007467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135B22" w14:textId="77777777" w:rsidR="00746726" w:rsidRDefault="00746726" w:rsidP="007467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9BF235" w14:textId="77777777" w:rsidR="00746726" w:rsidRDefault="00746726" w:rsidP="007467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Kebull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Robert Jakes(q.v.), Sheriffs of Coventry,</w:t>
      </w:r>
    </w:p>
    <w:p w14:paraId="5EA7A056" w14:textId="77777777" w:rsidR="00746726" w:rsidRDefault="00746726" w:rsidP="007467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brought a plaint of debt against him and John Hill of Coventry(q.v.).</w:t>
      </w:r>
    </w:p>
    <w:p w14:paraId="5FBEEF36" w14:textId="77777777" w:rsidR="00746726" w:rsidRDefault="00746726" w:rsidP="007467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AEBE101" w14:textId="77777777" w:rsidR="00746726" w:rsidRDefault="00746726" w:rsidP="007467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623BCE8" w14:textId="77777777" w:rsidR="00746726" w:rsidRDefault="00746726" w:rsidP="007467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412C615" w14:textId="77777777" w:rsidR="00746726" w:rsidRDefault="00746726" w:rsidP="007467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April 2021</w:t>
      </w:r>
    </w:p>
    <w:p w14:paraId="5D0D4B7B" w14:textId="77777777" w:rsidR="00BA00AB" w:rsidRPr="00746726" w:rsidRDefault="00BA00AB" w:rsidP="00746726"/>
    <w:sectPr w:rsidR="00BA00AB" w:rsidRPr="007467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0A9C2" w14:textId="77777777" w:rsidR="00746726" w:rsidRDefault="00746726" w:rsidP="009139A6">
      <w:r>
        <w:separator/>
      </w:r>
    </w:p>
  </w:endnote>
  <w:endnote w:type="continuationSeparator" w:id="0">
    <w:p w14:paraId="7CF9A079" w14:textId="77777777" w:rsidR="00746726" w:rsidRDefault="007467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44B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7E2C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D4C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59CCD" w14:textId="77777777" w:rsidR="00746726" w:rsidRDefault="00746726" w:rsidP="009139A6">
      <w:r>
        <w:separator/>
      </w:r>
    </w:p>
  </w:footnote>
  <w:footnote w:type="continuationSeparator" w:id="0">
    <w:p w14:paraId="4EE15C08" w14:textId="77777777" w:rsidR="00746726" w:rsidRDefault="007467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FAB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028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A73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726"/>
    <w:rsid w:val="000666E0"/>
    <w:rsid w:val="002510B7"/>
    <w:rsid w:val="005C130B"/>
    <w:rsid w:val="0074672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86024"/>
  <w15:chartTrackingRefBased/>
  <w15:docId w15:val="{A48910E4-AFFD-4FC4-AFF2-5BEB6F3F8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467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2021-05-17T10:23:00Z</dcterms:created>
  <dcterms:modified xsi:type="dcterms:W3CDTF">2021-05-17T10:23:00Z</dcterms:modified>
</cp:coreProperties>
</file>